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3477B291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375C8F">
        <w:t>Wyposażenia pomieszczeń badawczych</w:t>
      </w:r>
      <w:r w:rsidR="00D66711" w:rsidRPr="009A0F8E">
        <w:t>,</w:t>
      </w:r>
      <w:r w:rsidR="007E2CDD" w:rsidRPr="009A0F8E">
        <w:t xml:space="preserve"> w ramach projektu pt.: „</w:t>
      </w:r>
      <w:r w:rsidR="00BF5063">
        <w:rPr>
          <w:rFonts w:cstheme="minorHAnsi"/>
        </w:rPr>
        <w:t>Budowa Centrum Inżynierii Materiałowej i Mechanicznej w Rykach w celu świadczenia innowacyjnych usług B+R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3C1EAE">
        <w:t>1.</w:t>
      </w:r>
      <w:r w:rsidR="003302EF">
        <w:t>2</w:t>
      </w:r>
      <w:r w:rsidR="003C1EAE">
        <w:t>/</w:t>
      </w:r>
      <w:r w:rsidR="00375C8F">
        <w:t>2</w:t>
      </w:r>
      <w:r w:rsidR="007E2CDD" w:rsidRPr="009A0F8E">
        <w:t xml:space="preserve">, z dnia </w:t>
      </w:r>
      <w:r w:rsidR="003C1EAE">
        <w:t>13.</w:t>
      </w:r>
      <w:r w:rsidR="00476036" w:rsidRPr="00A25012">
        <w:t>0</w:t>
      </w:r>
      <w:r w:rsidR="003C1EAE">
        <w:t>3</w:t>
      </w:r>
      <w:r w:rsidR="007E2CDD" w:rsidRPr="00A25012">
        <w:t>.20</w:t>
      </w:r>
      <w:r w:rsidR="00D66711" w:rsidRPr="00A25012">
        <w:t>2</w:t>
      </w:r>
      <w:r w:rsidR="00A25012" w:rsidRPr="00A25012">
        <w:t>6</w:t>
      </w:r>
      <w:r w:rsidR="007E2CDD" w:rsidRPr="00A25012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2C377484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3C1EAE">
        <w:rPr>
          <w:rFonts w:ascii="Calibri" w:eastAsia="Calibri" w:hAnsi="Calibri" w:cs="Times New Roman"/>
        </w:rPr>
        <w:t>9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3B19AE" w14:textId="77777777" w:rsidR="003368B0" w:rsidRDefault="003368B0" w:rsidP="00471991">
      <w:pPr>
        <w:spacing w:after="0" w:line="240" w:lineRule="auto"/>
      </w:pPr>
      <w:r>
        <w:separator/>
      </w:r>
    </w:p>
  </w:endnote>
  <w:endnote w:type="continuationSeparator" w:id="0">
    <w:p w14:paraId="783435CD" w14:textId="77777777" w:rsidR="003368B0" w:rsidRDefault="003368B0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3368B0" w:rsidP="006C7E02">
    <w:pPr>
      <w:pStyle w:val="Stopka"/>
    </w:pPr>
    <w:r>
      <w:rPr>
        <w:noProof/>
      </w:rPr>
      <w:pict w14:anchorId="0E1F0B3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3C1EAE" w:rsidRDefault="00A60B45" w:rsidP="00A60B45">
    <w:pPr>
      <w:pStyle w:val="Stopka"/>
      <w:tabs>
        <w:tab w:val="clear" w:pos="9072"/>
      </w:tabs>
    </w:pPr>
    <w:r w:rsidRPr="003C1EAE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E27BF0" w14:textId="77777777" w:rsidR="003368B0" w:rsidRDefault="003368B0" w:rsidP="00471991">
      <w:pPr>
        <w:spacing w:after="0" w:line="240" w:lineRule="auto"/>
      </w:pPr>
      <w:r>
        <w:separator/>
      </w:r>
    </w:p>
  </w:footnote>
  <w:footnote w:type="continuationSeparator" w:id="0">
    <w:p w14:paraId="0D16175D" w14:textId="77777777" w:rsidR="003368B0" w:rsidRDefault="003368B0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88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F91"/>
    <w:rsid w:val="00305C56"/>
    <w:rsid w:val="00306A0D"/>
    <w:rsid w:val="003101E3"/>
    <w:rsid w:val="00321D4B"/>
    <w:rsid w:val="00326DD8"/>
    <w:rsid w:val="003302EF"/>
    <w:rsid w:val="0033340D"/>
    <w:rsid w:val="003368B0"/>
    <w:rsid w:val="00337350"/>
    <w:rsid w:val="00344822"/>
    <w:rsid w:val="0035063F"/>
    <w:rsid w:val="003653D8"/>
    <w:rsid w:val="0036542C"/>
    <w:rsid w:val="003744A5"/>
    <w:rsid w:val="00375C8F"/>
    <w:rsid w:val="00381C34"/>
    <w:rsid w:val="003A46E0"/>
    <w:rsid w:val="003C1EAE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7761E"/>
    <w:rsid w:val="00494654"/>
    <w:rsid w:val="004A0A54"/>
    <w:rsid w:val="004A6009"/>
    <w:rsid w:val="004A6F3F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10BF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30B80"/>
    <w:rsid w:val="00733E49"/>
    <w:rsid w:val="0076559D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25012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70635"/>
    <w:rsid w:val="00B7430E"/>
    <w:rsid w:val="00B86D81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373</TotalTime>
  <Pages>1</Pages>
  <Words>161</Words>
  <Characters>972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79</cp:revision>
  <cp:lastPrinted>2018-05-30T12:04:00Z</cp:lastPrinted>
  <dcterms:created xsi:type="dcterms:W3CDTF">2018-05-30T11:54:00Z</dcterms:created>
  <dcterms:modified xsi:type="dcterms:W3CDTF">2026-03-13T07:44:00Z</dcterms:modified>
</cp:coreProperties>
</file>